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5D2752" w:rsidRDefault="00452E34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52E34">
              <w:rPr>
                <w:b/>
                <w:sz w:val="26"/>
                <w:szCs w:val="26"/>
                <w:lang w:val="en-US"/>
              </w:rPr>
              <w:t>203A</w:t>
            </w:r>
            <w:r w:rsidR="005D2752">
              <w:rPr>
                <w:b/>
                <w:sz w:val="26"/>
                <w:szCs w:val="26"/>
              </w:rPr>
              <w:t>_097</w:t>
            </w:r>
          </w:p>
        </w:tc>
      </w:tr>
      <w:tr w:rsidR="00C44B8B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00774F" w:rsidRDefault="0094684B" w:rsidP="005504C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0774F">
              <w:rPr>
                <w:b/>
                <w:sz w:val="26"/>
                <w:szCs w:val="26"/>
                <w:lang w:val="en-US"/>
              </w:rPr>
              <w:t>2216577</w:t>
            </w:r>
            <w:bookmarkStart w:id="0" w:name="_GoBack"/>
            <w:bookmarkEnd w:id="0"/>
          </w:p>
        </w:tc>
      </w:tr>
    </w:tbl>
    <w:p w:rsidR="00C44B8B" w:rsidRPr="00CB6078" w:rsidRDefault="00C44B8B" w:rsidP="005504C0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00774F">
        <w:rPr>
          <w:b/>
          <w:sz w:val="26"/>
          <w:szCs w:val="26"/>
        </w:rPr>
        <w:t>мет</w:t>
      </w:r>
      <w:r w:rsidR="00620938" w:rsidRPr="0000774F">
        <w:rPr>
          <w:b/>
          <w:sz w:val="26"/>
          <w:szCs w:val="26"/>
        </w:rPr>
        <w:t>аллопроката</w:t>
      </w:r>
      <w:r w:rsidR="00843900" w:rsidRPr="0000774F">
        <w:rPr>
          <w:b/>
          <w:sz w:val="26"/>
          <w:szCs w:val="26"/>
        </w:rPr>
        <w:t xml:space="preserve"> </w:t>
      </w:r>
      <w:r w:rsidR="00BB6F0E">
        <w:rPr>
          <w:b/>
          <w:sz w:val="26"/>
          <w:szCs w:val="26"/>
        </w:rPr>
        <w:t>(</w:t>
      </w:r>
      <w:r w:rsidR="0094684B" w:rsidRPr="0000774F">
        <w:rPr>
          <w:b/>
          <w:sz w:val="26"/>
          <w:szCs w:val="26"/>
        </w:rPr>
        <w:t>Уголок стальной равнополочный 50х4</w:t>
      </w:r>
      <w:r w:rsidR="00BB6F0E">
        <w:rPr>
          <w:b/>
          <w:sz w:val="26"/>
          <w:szCs w:val="26"/>
        </w:rPr>
        <w:t>)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Лот № </w:t>
      </w:r>
      <w:r w:rsidR="00BD2843" w:rsidRPr="00BB6F0E">
        <w:rPr>
          <w:b/>
          <w:sz w:val="26"/>
          <w:szCs w:val="26"/>
          <w:u w:val="single"/>
        </w:rPr>
        <w:t>203</w:t>
      </w:r>
      <w:r w:rsidR="00620938" w:rsidRPr="00BB6F0E">
        <w:rPr>
          <w:b/>
          <w:sz w:val="26"/>
          <w:szCs w:val="26"/>
          <w:u w:val="single"/>
          <w:lang w:val="en-US"/>
        </w:rPr>
        <w:t>A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E569C3" w:rsidRDefault="00E569C3" w:rsidP="00E569C3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E569C3" w:rsidRDefault="00E569C3" w:rsidP="00E569C3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1.1. Технические требования, характеристики металлопроката должны соответствовать параметрам ГОСТ 8509-93 «Уголки стальные горячекатаные равнополочные. Сортамент».</w:t>
      </w:r>
    </w:p>
    <w:p w:rsidR="00E569C3" w:rsidRDefault="00E569C3" w:rsidP="00E569C3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569C3" w:rsidRPr="00CB6078" w:rsidRDefault="00E569C3" w:rsidP="00E569C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E569C3" w:rsidRPr="00CB6078" w:rsidRDefault="00E569C3" w:rsidP="00E569C3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E569C3" w:rsidRPr="00CB6078" w:rsidRDefault="00E569C3" w:rsidP="00E569C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E569C3" w:rsidRPr="00CB6078" w:rsidRDefault="00E569C3" w:rsidP="00E569C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569C3" w:rsidRPr="00CB6078" w:rsidRDefault="00E569C3" w:rsidP="00E569C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569C3" w:rsidRPr="00CB6078" w:rsidRDefault="00E569C3" w:rsidP="00E569C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E569C3" w:rsidRPr="00CB6078" w:rsidRDefault="00E569C3" w:rsidP="00E569C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569C3" w:rsidRPr="00CB6078" w:rsidRDefault="00E569C3" w:rsidP="00E569C3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569C3" w:rsidRPr="00CB6078" w:rsidRDefault="00E569C3" w:rsidP="00E569C3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E569C3" w:rsidRPr="00FF548D" w:rsidRDefault="00E569C3" w:rsidP="00E569C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8509-93 «Уголки стальные горячекатаные равнополочные. Сортамент»</w:t>
      </w:r>
      <w:r w:rsidRPr="00FF548D">
        <w:rPr>
          <w:sz w:val="24"/>
          <w:szCs w:val="24"/>
        </w:rPr>
        <w:t>;</w:t>
      </w:r>
    </w:p>
    <w:p w:rsidR="00E569C3" w:rsidRPr="00CB6078" w:rsidRDefault="00E569C3" w:rsidP="00E569C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E569C3" w:rsidRPr="00CB6078" w:rsidRDefault="00E569C3" w:rsidP="00E569C3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E569C3" w:rsidRPr="00CB6078" w:rsidRDefault="00E569C3" w:rsidP="00E569C3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</w:t>
      </w:r>
      <w:r w:rsidRPr="00CB6078">
        <w:rPr>
          <w:sz w:val="24"/>
          <w:szCs w:val="24"/>
        </w:rPr>
        <w:lastRenderedPageBreak/>
        <w:t>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569C3" w:rsidRPr="00CB6078" w:rsidRDefault="00E569C3" w:rsidP="00E569C3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E569C3" w:rsidRPr="00CB6078" w:rsidRDefault="00E569C3" w:rsidP="00E569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569C3" w:rsidRPr="00CB6078" w:rsidRDefault="00E569C3" w:rsidP="00E569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E569C3" w:rsidRPr="00CB6078" w:rsidRDefault="00E569C3" w:rsidP="00E569C3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E569C3" w:rsidRDefault="00E569C3" w:rsidP="00E569C3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E569C3" w:rsidRPr="00CB6078" w:rsidRDefault="00E569C3" w:rsidP="00E569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569C3" w:rsidRPr="00CB6078" w:rsidRDefault="00E569C3" w:rsidP="00E569C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E569C3" w:rsidRDefault="00E569C3" w:rsidP="00E569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E569C3" w:rsidRPr="00CB6078" w:rsidRDefault="00E569C3" w:rsidP="00E569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569C3" w:rsidRPr="00CB6078" w:rsidRDefault="00E569C3" w:rsidP="00E569C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569C3" w:rsidRDefault="00E569C3" w:rsidP="00E569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E569C3" w:rsidRPr="00CB6078" w:rsidRDefault="00E569C3" w:rsidP="00E569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569C3" w:rsidRPr="00CB6078" w:rsidRDefault="00E569C3" w:rsidP="00E569C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569C3" w:rsidRDefault="00E569C3" w:rsidP="00E569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E569C3" w:rsidRPr="00CB6078" w:rsidRDefault="00E569C3" w:rsidP="00E569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569C3" w:rsidRPr="00CB6078" w:rsidRDefault="00E569C3" w:rsidP="00E569C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E569C3" w:rsidRPr="00CB6078" w:rsidRDefault="00E569C3" w:rsidP="00E569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E569C3" w:rsidRPr="00CB6078" w:rsidRDefault="00E569C3" w:rsidP="00E569C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569C3" w:rsidRPr="00CB6078" w:rsidRDefault="00E569C3" w:rsidP="00E569C3">
      <w:pPr>
        <w:rPr>
          <w:sz w:val="26"/>
          <w:szCs w:val="26"/>
        </w:rPr>
      </w:pPr>
    </w:p>
    <w:p w:rsidR="00E569C3" w:rsidRPr="00CB6078" w:rsidRDefault="00E569C3" w:rsidP="00E569C3">
      <w:pPr>
        <w:rPr>
          <w:sz w:val="26"/>
          <w:szCs w:val="26"/>
        </w:rPr>
      </w:pPr>
    </w:p>
    <w:p w:rsidR="00E569C3" w:rsidRPr="00CB6078" w:rsidRDefault="00E569C3" w:rsidP="00E569C3">
      <w:pPr>
        <w:ind w:firstLine="0"/>
        <w:rPr>
          <w:sz w:val="22"/>
          <w:szCs w:val="22"/>
        </w:rPr>
      </w:pPr>
      <w:r w:rsidRPr="00CB6078">
        <w:rPr>
          <w:sz w:val="26"/>
          <w:szCs w:val="26"/>
        </w:rPr>
        <w:t>_</w:t>
      </w:r>
      <w:r w:rsidR="003D798D" w:rsidRPr="00CB6078">
        <w:rPr>
          <w:sz w:val="26"/>
          <w:szCs w:val="26"/>
        </w:rPr>
        <w:t>_____________________________________________/__________________/________________</w:t>
      </w: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E569C3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4AF" w:rsidRDefault="006074AF">
      <w:r>
        <w:separator/>
      </w:r>
    </w:p>
  </w:endnote>
  <w:endnote w:type="continuationSeparator" w:id="0">
    <w:p w:rsidR="006074AF" w:rsidRDefault="00607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4AF" w:rsidRDefault="006074AF">
      <w:r>
        <w:separator/>
      </w:r>
    </w:p>
  </w:footnote>
  <w:footnote w:type="continuationSeparator" w:id="0">
    <w:p w:rsidR="006074AF" w:rsidRDefault="006074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7501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84B"/>
    <w:rsid w:val="000000C1"/>
    <w:rsid w:val="0000261E"/>
    <w:rsid w:val="0000369B"/>
    <w:rsid w:val="00004529"/>
    <w:rsid w:val="00004DA3"/>
    <w:rsid w:val="0000513E"/>
    <w:rsid w:val="00005360"/>
    <w:rsid w:val="000069D6"/>
    <w:rsid w:val="0000774F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6534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052E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B74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98D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2E34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4C0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5014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2752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4AF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84B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D1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6F0E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6983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2E9B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4FDC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69C3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1F69DEA-F902-408E-B462-96049E709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F25BF-0922-4F2C-BDDB-C0ACDA8D6C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1D0A92-7B37-47F1-923A-924BCF5CB4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701252-568B-4399-A4FE-9C4CE948E2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2873F039-1548-4317-B1CD-2B4A99E95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0</TotalTime>
  <Pages>2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Дьяконов Иван Юрьевич</cp:lastModifiedBy>
  <cp:revision>4</cp:revision>
  <cp:lastPrinted>2010-09-30T13:29:00Z</cp:lastPrinted>
  <dcterms:created xsi:type="dcterms:W3CDTF">2020-05-27T07:32:00Z</dcterms:created>
  <dcterms:modified xsi:type="dcterms:W3CDTF">2020-05-27T07:33:00Z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